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C684D" w14:textId="77777777" w:rsidR="00D80C02" w:rsidRDefault="00D80C02" w:rsidP="00D80C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ASSHETON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662A3BEB" w14:textId="77777777" w:rsidR="00D80C02" w:rsidRDefault="00D80C02" w:rsidP="00D80C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7D49A093" w14:textId="77777777" w:rsidR="00D80C02" w:rsidRDefault="00D80C02" w:rsidP="00D80C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A2316C" w14:textId="77777777" w:rsidR="00D80C02" w:rsidRDefault="00D80C02" w:rsidP="00D80C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4EC630" w14:textId="77777777" w:rsidR="00D80C02" w:rsidRDefault="00D80C02" w:rsidP="00D80C02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7A1603FD" w14:textId="77777777" w:rsidR="00D80C02" w:rsidRDefault="00D80C02" w:rsidP="00D80C02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39A3F7F9" w14:textId="77777777" w:rsidR="00D80C02" w:rsidRDefault="00D80C02" w:rsidP="00D80C02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626CD70F" w14:textId="77777777" w:rsidR="00D80C02" w:rsidRDefault="00D80C02" w:rsidP="00D80C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833EDB" w14:textId="77777777" w:rsidR="00D80C02" w:rsidRDefault="00D80C02" w:rsidP="00D80C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0F1A52" w14:textId="77777777" w:rsidR="00D80C02" w:rsidRDefault="00D80C02" w:rsidP="00D80C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March 2022</w:t>
      </w:r>
    </w:p>
    <w:p w14:paraId="25133B9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8EAEA" w14:textId="77777777" w:rsidR="00D80C02" w:rsidRDefault="00D80C02" w:rsidP="009139A6">
      <w:r>
        <w:separator/>
      </w:r>
    </w:p>
  </w:endnote>
  <w:endnote w:type="continuationSeparator" w:id="0">
    <w:p w14:paraId="3E04E4D0" w14:textId="77777777" w:rsidR="00D80C02" w:rsidRDefault="00D80C0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DA2E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1CC7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7F85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30A3E" w14:textId="77777777" w:rsidR="00D80C02" w:rsidRDefault="00D80C02" w:rsidP="009139A6">
      <w:r>
        <w:separator/>
      </w:r>
    </w:p>
  </w:footnote>
  <w:footnote w:type="continuationSeparator" w:id="0">
    <w:p w14:paraId="18C65CA7" w14:textId="77777777" w:rsidR="00D80C02" w:rsidRDefault="00D80C0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884F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8EB7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9499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C0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80C02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609BBE"/>
  <w15:chartTrackingRefBased/>
  <w15:docId w15:val="{A8B15BA1-02EC-4CFF-85A7-ECA0B2DB3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2022-03-27T20:08:00Z</dcterms:created>
  <dcterms:modified xsi:type="dcterms:W3CDTF">2022-03-27T20:08:00Z</dcterms:modified>
</cp:coreProperties>
</file>